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FC01AF" w:rsidTr="00FC01A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523DF8">
            <w:r>
              <w:t>Приложение 1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523DF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B17B5B">
            <w:r>
              <w:t>от</w:t>
            </w:r>
            <w:r w:rsidR="00B17B5B">
              <w:t xml:space="preserve"> 26.02.2021 </w:t>
            </w:r>
            <w:r>
              <w:t xml:space="preserve">№ </w:t>
            </w:r>
            <w:r w:rsidR="00B17B5B">
              <w:t>84-652</w:t>
            </w:r>
            <w:r>
              <w:t xml:space="preserve">     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</w:p>
        </w:tc>
      </w:tr>
      <w:tr w:rsidR="00FC01AF" w:rsidTr="00FC01A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1AF" w:rsidRDefault="00FC01AF" w:rsidP="00523DF8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1AF" w:rsidRDefault="00FC01AF" w:rsidP="00523DF8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1AF" w:rsidRDefault="00FC01AF" w:rsidP="00523DF8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1AF" w:rsidRDefault="00FC01AF" w:rsidP="00523DF8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1AF" w:rsidRDefault="00FC01AF" w:rsidP="00523DF8">
            <w:pPr>
              <w:jc w:val="center"/>
            </w:pP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тыс. руб.</w:t>
            </w:r>
          </w:p>
        </w:tc>
      </w:tr>
      <w:tr w:rsidR="00FC01AF" w:rsidTr="00FC01A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2023 год</w:t>
            </w:r>
          </w:p>
        </w:tc>
      </w:tr>
      <w:tr w:rsidR="00FC01AF" w:rsidTr="00FC01A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523DF8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1AF" w:rsidRDefault="00FC01AF" w:rsidP="00523DF8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/>
        </w:tc>
      </w:tr>
    </w:tbl>
    <w:p w:rsidR="00FC01AF" w:rsidRPr="00FC01AF" w:rsidRDefault="00FC01A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FC01AF" w:rsidTr="00FC01A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C01AF" w:rsidRDefault="00FC01AF" w:rsidP="00523DF8">
            <w:pPr>
              <w:jc w:val="center"/>
            </w:pPr>
            <w:r>
              <w:t>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C01AF" w:rsidRDefault="00FC01AF" w:rsidP="00523DF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8 336 449,3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9 189 687,8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5 855 263,0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5 855 263,0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55 397,8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55 397,8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149 166,0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57 977,0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101 059,0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6 094,0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11 988,0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12 929,0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36 119,0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38 954,0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2 186 710,0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2 334 658,0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684 602,0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800 369,0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1 093 046,0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438 921,0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441 243,0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195 112,0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209 956,0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626 248,6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606 616,5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514 905,8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500 905,8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405 000,0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15 000,0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91,6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80 814,2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3 699,0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2 005,0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58 443,8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54 505,7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49 200,0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13 658,5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13 658,5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1 049,1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1 036,2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1 036,2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56 619,0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42 200,0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10 050,0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30 000,0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150,0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2 000,0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12 939,8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12 924,8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14 117 487,3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9 001 555,2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8 944 526,5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14 117 892,4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9 001 555,2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8 944 526,5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6 770 709,7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2 097 375,5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1 972 539,3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3 516 906,5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83 937,6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188 010,6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197 144,8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Pr="004434CC" w:rsidRDefault="00FC01AF" w:rsidP="00523DF8">
            <w:pPr>
              <w:jc w:val="center"/>
              <w:rPr>
                <w:rFonts w:cs="Times New Roman"/>
              </w:rPr>
            </w:pPr>
            <w:r w:rsidRPr="004434CC">
              <w:rPr>
                <w:rFonts w:cs="Times New Roman"/>
              </w:rPr>
              <w:lastRenderedPageBreak/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Pr="004434CC" w:rsidRDefault="004434CC" w:rsidP="004434CC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4434CC">
              <w:rPr>
                <w:rFonts w:cs="Times New Roman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347 447,3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353 518,2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114,5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9 372,9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216 938,1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216 938,1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1 000 000,0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11 475,6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области на обеспечение условий для функционирования центров цифровой образовательной среды в общеобразовательных 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5 337,5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6 783 324,3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6 781 946,3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6 814 753,8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3 283 069,4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3 283 069,4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6 452,5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6 452,5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6 452,5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2 867,8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2 150,8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2 150,8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2 150,8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26 168,6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26 168,6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26 168,6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24 376,2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24 376,2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24 376,2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2 867,8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10 940,3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307 817,0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1 433,9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1 433,9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1 433,9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274 987,6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298 858,2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102 898,3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22 643,2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6 680,4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2 458 550,3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2 458 550,3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574,8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2 185,0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2 185,0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2 185,0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254 219,3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254 219,3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12 761,7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lastRenderedPageBreak/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563 858,4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157 233,4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407 100,0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35 000,0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2 02 49999 04 0093 150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Субсидии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30 558,4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122 233,4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1 560,2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1 560,2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C01AF" w:rsidRDefault="00FC01AF" w:rsidP="00523DF8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rPr>
                <w:color w:val="FF0000"/>
              </w:rPr>
              <w:t>-1 965,3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C01AF" w:rsidRDefault="00FC01AF" w:rsidP="00523DF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C01AF" w:rsidRDefault="00FC01AF" w:rsidP="00523DF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rPr>
                <w:color w:val="FF0000"/>
              </w:rPr>
              <w:t>-1 965,3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 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22 453 936,6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pPr>
              <w:jc w:val="right"/>
            </w:pPr>
            <w:r>
              <w:t>17 696 212,6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1AF" w:rsidRDefault="00FC01AF" w:rsidP="00523DF8">
            <w:pPr>
              <w:jc w:val="right"/>
            </w:pPr>
            <w:r>
              <w:t>18 134 214,3</w:t>
            </w:r>
          </w:p>
        </w:tc>
      </w:tr>
      <w:tr w:rsidR="00FC01AF" w:rsidTr="00FC01A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</w:tr>
      <w:tr w:rsidR="00FC01AF" w:rsidTr="00FC01A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Pr="00B17B5B" w:rsidRDefault="00FC01AF" w:rsidP="00523DF8">
            <w:pPr>
              <w:rPr>
                <w:sz w:val="2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1AF" w:rsidRDefault="00FC01AF" w:rsidP="00523DF8"/>
        </w:tc>
      </w:tr>
    </w:tbl>
    <w:p w:rsidR="00E2598B" w:rsidRPr="00B17B5B" w:rsidRDefault="00E2598B" w:rsidP="00FC01AF">
      <w:pPr>
        <w:rPr>
          <w:sz w:val="2"/>
        </w:rPr>
      </w:pPr>
    </w:p>
    <w:sectPr w:rsidR="00E2598B" w:rsidRPr="00B17B5B" w:rsidSect="00B17B5B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8DC" w:rsidRDefault="009918DC" w:rsidP="00FC01AF">
      <w:r>
        <w:separator/>
      </w:r>
    </w:p>
  </w:endnote>
  <w:endnote w:type="continuationSeparator" w:id="1">
    <w:p w:rsidR="009918DC" w:rsidRDefault="009918DC" w:rsidP="00FC0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8DC" w:rsidRDefault="009918DC" w:rsidP="00FC01AF">
      <w:r>
        <w:separator/>
      </w:r>
    </w:p>
  </w:footnote>
  <w:footnote w:type="continuationSeparator" w:id="1">
    <w:p w:rsidR="009918DC" w:rsidRDefault="009918DC" w:rsidP="00FC0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1AF" w:rsidRDefault="00164CF0" w:rsidP="001055A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C01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01AF" w:rsidRDefault="00FC01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1AF" w:rsidRDefault="00164CF0" w:rsidP="001055A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C01A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17B5B">
      <w:rPr>
        <w:rStyle w:val="a7"/>
        <w:noProof/>
      </w:rPr>
      <w:t>10</w:t>
    </w:r>
    <w:r>
      <w:rPr>
        <w:rStyle w:val="a7"/>
      </w:rPr>
      <w:fldChar w:fldCharType="end"/>
    </w:r>
  </w:p>
  <w:p w:rsidR="00FC01AF" w:rsidRDefault="00FC01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C01AF"/>
    <w:rsid w:val="00013018"/>
    <w:rsid w:val="00164CF0"/>
    <w:rsid w:val="001B5C0F"/>
    <w:rsid w:val="002C3F39"/>
    <w:rsid w:val="004434CC"/>
    <w:rsid w:val="00526AA8"/>
    <w:rsid w:val="00625A3E"/>
    <w:rsid w:val="006808C6"/>
    <w:rsid w:val="006A045D"/>
    <w:rsid w:val="00733CE5"/>
    <w:rsid w:val="00836F96"/>
    <w:rsid w:val="00990A7E"/>
    <w:rsid w:val="009918DC"/>
    <w:rsid w:val="009D5F53"/>
    <w:rsid w:val="00A24CAF"/>
    <w:rsid w:val="00B17B5B"/>
    <w:rsid w:val="00B912FD"/>
    <w:rsid w:val="00E2598B"/>
    <w:rsid w:val="00F46FA0"/>
    <w:rsid w:val="00F6400A"/>
    <w:rsid w:val="00FC0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01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01AF"/>
  </w:style>
  <w:style w:type="paragraph" w:styleId="a5">
    <w:name w:val="footer"/>
    <w:basedOn w:val="a"/>
    <w:link w:val="a6"/>
    <w:uiPriority w:val="99"/>
    <w:semiHidden/>
    <w:unhideWhenUsed/>
    <w:rsid w:val="00FC0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AF"/>
  </w:style>
  <w:style w:type="character" w:styleId="a7">
    <w:name w:val="page number"/>
    <w:basedOn w:val="a0"/>
    <w:uiPriority w:val="99"/>
    <w:semiHidden/>
    <w:unhideWhenUsed/>
    <w:rsid w:val="00FC01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10</TotalTime>
  <Pages>10</Pages>
  <Words>2772</Words>
  <Characters>15804</Characters>
  <Application>Microsoft Office Word</Application>
  <DocSecurity>0</DocSecurity>
  <Lines>131</Lines>
  <Paragraphs>37</Paragraphs>
  <ScaleCrop>false</ScaleCrop>
  <Company/>
  <LinksUpToDate>false</LinksUpToDate>
  <CharactersWithSpaces>18539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6</cp:revision>
  <dcterms:created xsi:type="dcterms:W3CDTF">2021-02-15T06:13:00Z</dcterms:created>
  <dcterms:modified xsi:type="dcterms:W3CDTF">2021-02-26T05:42:00Z</dcterms:modified>
</cp:coreProperties>
</file>